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7003" w14:textId="77777777" w:rsidR="00D5001D" w:rsidRDefault="00D5001D" w:rsidP="00D50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BARBER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E03F9EE" w14:textId="77777777" w:rsidR="00D5001D" w:rsidRDefault="00D5001D" w:rsidP="00D50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Abingdon.</w:t>
      </w:r>
    </w:p>
    <w:p w14:paraId="59980D4E" w14:textId="77777777" w:rsidR="00D5001D" w:rsidRDefault="00D5001D" w:rsidP="00D50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434E1D" w14:textId="77777777" w:rsidR="00D5001D" w:rsidRDefault="00D5001D" w:rsidP="00D50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189423" w14:textId="77777777" w:rsidR="00D5001D" w:rsidRDefault="00D5001D" w:rsidP="00D50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57F7E83E" w14:textId="77777777" w:rsidR="00D5001D" w:rsidRDefault="00D5001D" w:rsidP="00D50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5C957115" w14:textId="77777777" w:rsidR="00D5001D" w:rsidRDefault="00D5001D" w:rsidP="00D50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the taxes of a fifteenth and a tenth.</w:t>
      </w:r>
    </w:p>
    <w:p w14:paraId="6C20154F" w14:textId="77777777" w:rsidR="00D5001D" w:rsidRDefault="00D5001D" w:rsidP="00D50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25DE5A02" w14:textId="77777777" w:rsidR="00D5001D" w:rsidRDefault="00D5001D" w:rsidP="00D50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2FBE30" w14:textId="77777777" w:rsidR="00D5001D" w:rsidRDefault="00D5001D" w:rsidP="00D50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A031DE" w14:textId="77777777" w:rsidR="00D5001D" w:rsidRDefault="00D5001D" w:rsidP="00D50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2021</w:t>
      </w:r>
    </w:p>
    <w:p w14:paraId="732FE2D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A822C" w14:textId="77777777" w:rsidR="00D5001D" w:rsidRDefault="00D5001D" w:rsidP="009139A6">
      <w:r>
        <w:separator/>
      </w:r>
    </w:p>
  </w:endnote>
  <w:endnote w:type="continuationSeparator" w:id="0">
    <w:p w14:paraId="117BAB73" w14:textId="77777777" w:rsidR="00D5001D" w:rsidRDefault="00D500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EEB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74A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B3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EA315" w14:textId="77777777" w:rsidR="00D5001D" w:rsidRDefault="00D5001D" w:rsidP="009139A6">
      <w:r>
        <w:separator/>
      </w:r>
    </w:p>
  </w:footnote>
  <w:footnote w:type="continuationSeparator" w:id="0">
    <w:p w14:paraId="67DD45E8" w14:textId="77777777" w:rsidR="00D5001D" w:rsidRDefault="00D500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F0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17A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415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01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001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33B55"/>
  <w15:chartTrackingRefBased/>
  <w15:docId w15:val="{A28AA3A8-1D7D-49BF-B91B-2DDDB874F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2021-10-12T10:04:00Z</dcterms:created>
  <dcterms:modified xsi:type="dcterms:W3CDTF">2021-10-12T10:05:00Z</dcterms:modified>
</cp:coreProperties>
</file>